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02943" w14:textId="77777777" w:rsidR="00670337" w:rsidRDefault="00670337" w:rsidP="006703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POTTER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A8BE641" w14:textId="77777777" w:rsidR="00670337" w:rsidRDefault="00670337" w:rsidP="006703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Sherpley</w:t>
      </w:r>
      <w:proofErr w:type="spellEnd"/>
      <w:r>
        <w:rPr>
          <w:rFonts w:cs="Times New Roman"/>
          <w:szCs w:val="24"/>
        </w:rPr>
        <w:t>, Sussex. Gentleman.</w:t>
      </w:r>
    </w:p>
    <w:p w14:paraId="340D0935" w14:textId="77777777" w:rsidR="00670337" w:rsidRDefault="00670337" w:rsidP="00670337">
      <w:pPr>
        <w:pStyle w:val="NoSpacing"/>
        <w:rPr>
          <w:rFonts w:cs="Times New Roman"/>
          <w:szCs w:val="24"/>
        </w:rPr>
      </w:pPr>
    </w:p>
    <w:p w14:paraId="7326F591" w14:textId="77777777" w:rsidR="00670337" w:rsidRDefault="00670337" w:rsidP="00670337">
      <w:pPr>
        <w:pStyle w:val="NoSpacing"/>
        <w:rPr>
          <w:rFonts w:cs="Times New Roman"/>
          <w:szCs w:val="24"/>
        </w:rPr>
      </w:pPr>
    </w:p>
    <w:p w14:paraId="38A7A82C" w14:textId="77777777" w:rsidR="00670337" w:rsidRDefault="00670337" w:rsidP="006703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William Person of London, tailor(q.v.), brought a plaint of debt against him,</w:t>
      </w:r>
    </w:p>
    <w:p w14:paraId="12EB7A6D" w14:textId="77777777" w:rsidR="00670337" w:rsidRDefault="00670337" w:rsidP="006703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Norton of London, tailor(q.v.), Thomas </w:t>
      </w:r>
      <w:proofErr w:type="spellStart"/>
      <w:r>
        <w:rPr>
          <w:rFonts w:cs="Times New Roman"/>
          <w:szCs w:val="24"/>
        </w:rPr>
        <w:t>Cawston</w:t>
      </w:r>
      <w:proofErr w:type="spellEnd"/>
      <w:r>
        <w:rPr>
          <w:rFonts w:cs="Times New Roman"/>
          <w:szCs w:val="24"/>
        </w:rPr>
        <w:t xml:space="preserve"> of London, carpenter(q.v.),</w:t>
      </w:r>
    </w:p>
    <w:p w14:paraId="6EC46449" w14:textId="77777777" w:rsidR="00670337" w:rsidRDefault="00670337" w:rsidP="006703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John </w:t>
      </w:r>
      <w:proofErr w:type="spellStart"/>
      <w:r>
        <w:rPr>
          <w:rFonts w:cs="Times New Roman"/>
          <w:szCs w:val="24"/>
        </w:rPr>
        <w:t>Henchech</w:t>
      </w:r>
      <w:proofErr w:type="spellEnd"/>
      <w:r>
        <w:rPr>
          <w:rFonts w:cs="Times New Roman"/>
          <w:szCs w:val="24"/>
        </w:rPr>
        <w:t xml:space="preserve"> of Thaxted, Essex(q.v.).</w:t>
      </w:r>
    </w:p>
    <w:p w14:paraId="7F4849AA" w14:textId="77777777" w:rsidR="00670337" w:rsidRDefault="00670337" w:rsidP="006703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133EF66C" w14:textId="77777777" w:rsidR="00670337" w:rsidRDefault="00670337" w:rsidP="00670337">
      <w:pPr>
        <w:pStyle w:val="NoSpacing"/>
        <w:rPr>
          <w:rFonts w:cs="Times New Roman"/>
          <w:szCs w:val="24"/>
        </w:rPr>
      </w:pPr>
    </w:p>
    <w:p w14:paraId="718043DB" w14:textId="77777777" w:rsidR="00670337" w:rsidRDefault="00670337" w:rsidP="00670337">
      <w:pPr>
        <w:pStyle w:val="NoSpacing"/>
        <w:rPr>
          <w:rFonts w:cs="Times New Roman"/>
          <w:szCs w:val="24"/>
        </w:rPr>
      </w:pPr>
    </w:p>
    <w:p w14:paraId="60B8125B" w14:textId="77777777" w:rsidR="00670337" w:rsidRDefault="00670337" w:rsidP="006703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January 2023</w:t>
      </w:r>
    </w:p>
    <w:p w14:paraId="72830DC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EB603" w14:textId="77777777" w:rsidR="00670337" w:rsidRDefault="00670337" w:rsidP="009139A6">
      <w:r>
        <w:separator/>
      </w:r>
    </w:p>
  </w:endnote>
  <w:endnote w:type="continuationSeparator" w:id="0">
    <w:p w14:paraId="1B720695" w14:textId="77777777" w:rsidR="00670337" w:rsidRDefault="006703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EFB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50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B1C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48B1F" w14:textId="77777777" w:rsidR="00670337" w:rsidRDefault="00670337" w:rsidP="009139A6">
      <w:r>
        <w:separator/>
      </w:r>
    </w:p>
  </w:footnote>
  <w:footnote w:type="continuationSeparator" w:id="0">
    <w:p w14:paraId="7DF984E0" w14:textId="77777777" w:rsidR="00670337" w:rsidRDefault="006703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05B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DB6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C35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337"/>
    <w:rsid w:val="000666E0"/>
    <w:rsid w:val="002510B7"/>
    <w:rsid w:val="005C130B"/>
    <w:rsid w:val="0067033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0B1BB"/>
  <w15:chartTrackingRefBased/>
  <w15:docId w15:val="{B7ADFE86-72CF-4065-B43C-D88ADE600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703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2023-02-14T21:44:00Z</dcterms:created>
  <dcterms:modified xsi:type="dcterms:W3CDTF">2023-02-14T21:44:00Z</dcterms:modified>
</cp:coreProperties>
</file>